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F1029" w14:textId="45F5932C" w:rsidR="006B2F86" w:rsidRDefault="00845AB7" w:rsidP="00E71FC3">
      <w:pPr>
        <w:pStyle w:val="NoSpacing"/>
      </w:pPr>
      <w:r>
        <w:rPr>
          <w:u w:val="single"/>
        </w:rPr>
        <w:t>Agnes KYLBURN</w:t>
      </w:r>
      <w:r>
        <w:t xml:space="preserve">      (d.1439)</w:t>
      </w:r>
    </w:p>
    <w:p w14:paraId="791BEC00" w14:textId="30A88982" w:rsidR="00845AB7" w:rsidRDefault="00845AB7" w:rsidP="00E71FC3">
      <w:pPr>
        <w:pStyle w:val="NoSpacing"/>
      </w:pPr>
      <w:r>
        <w:t>of York.</w:t>
      </w:r>
    </w:p>
    <w:p w14:paraId="4CB001F0" w14:textId="1747397E" w:rsidR="00845AB7" w:rsidRDefault="00845AB7" w:rsidP="00E71FC3">
      <w:pPr>
        <w:pStyle w:val="NoSpacing"/>
      </w:pPr>
    </w:p>
    <w:p w14:paraId="2275606E" w14:textId="7F3FDE6B" w:rsidR="00845AB7" w:rsidRDefault="00845AB7" w:rsidP="006F7E7F">
      <w:pPr>
        <w:pStyle w:val="NoSpacing"/>
      </w:pPr>
    </w:p>
    <w:p w14:paraId="76285BC8" w14:textId="77777777" w:rsidR="006F7E7F" w:rsidRDefault="006F7E7F" w:rsidP="006F7E7F">
      <w:pPr>
        <w:pStyle w:val="NoSpacing"/>
      </w:pPr>
      <w:r>
        <w:tab/>
        <w:t>1439</w:t>
      </w:r>
      <w:r>
        <w:tab/>
        <w:t>She bequeathed 12d to the Gild of Corpus Christi.</w:t>
      </w:r>
    </w:p>
    <w:p w14:paraId="5044B032" w14:textId="77705FFC" w:rsidR="006F7E7F" w:rsidRDefault="006F7E7F" w:rsidP="006F7E7F">
      <w:pPr>
        <w:pStyle w:val="NoSpacing"/>
      </w:pPr>
      <w:r>
        <w:tab/>
      </w:r>
      <w:r>
        <w:tab/>
        <w:t>(www.york.ac.uk/inst/cms/resources/crouch/York)</w:t>
      </w:r>
    </w:p>
    <w:p w14:paraId="22E788C3" w14:textId="2DE6F98D" w:rsidR="00845AB7" w:rsidRDefault="00845AB7" w:rsidP="00E71FC3">
      <w:pPr>
        <w:pStyle w:val="NoSpacing"/>
      </w:pPr>
      <w:r>
        <w:t xml:space="preserve">  2 Jan.1439</w:t>
      </w:r>
      <w:r>
        <w:tab/>
        <w:t>She made her Will.   (W.Y.R. p.99)</w:t>
      </w:r>
    </w:p>
    <w:p w14:paraId="1100589D" w14:textId="3942C1FB" w:rsidR="00845AB7" w:rsidRDefault="00845AB7" w:rsidP="00E71FC3">
      <w:pPr>
        <w:pStyle w:val="NoSpacing"/>
      </w:pPr>
      <w:r>
        <w:t xml:space="preserve">  9 Jan.</w:t>
      </w:r>
      <w:r>
        <w:tab/>
      </w:r>
      <w:r>
        <w:tab/>
        <w:t>Probate of her Will.   (ibid.)</w:t>
      </w:r>
    </w:p>
    <w:p w14:paraId="511882B7" w14:textId="345B79BA" w:rsidR="00845AB7" w:rsidRDefault="00845AB7" w:rsidP="00E71FC3">
      <w:pPr>
        <w:pStyle w:val="NoSpacing"/>
      </w:pPr>
    </w:p>
    <w:p w14:paraId="3459A6D8" w14:textId="6E6270E0" w:rsidR="00845AB7" w:rsidRDefault="00845AB7" w:rsidP="00E71FC3">
      <w:pPr>
        <w:pStyle w:val="NoSpacing"/>
      </w:pPr>
    </w:p>
    <w:p w14:paraId="51913B5C" w14:textId="2D1F4C85" w:rsidR="00845AB7" w:rsidRDefault="00845AB7" w:rsidP="00E71FC3">
      <w:pPr>
        <w:pStyle w:val="NoSpacing"/>
      </w:pPr>
      <w:r>
        <w:t>12 March 2019</w:t>
      </w:r>
    </w:p>
    <w:p w14:paraId="24C75B77" w14:textId="36579026" w:rsidR="006F7E7F" w:rsidRPr="00845AB7" w:rsidRDefault="006F7E7F" w:rsidP="00E71FC3">
      <w:pPr>
        <w:pStyle w:val="NoSpacing"/>
      </w:pPr>
      <w:r>
        <w:t>21 October 2021</w:t>
      </w:r>
    </w:p>
    <w:sectPr w:rsidR="006F7E7F" w:rsidRPr="00845A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E2363" w14:textId="77777777" w:rsidR="00845AB7" w:rsidRDefault="00845AB7" w:rsidP="00E71FC3">
      <w:pPr>
        <w:spacing w:after="0" w:line="240" w:lineRule="auto"/>
      </w:pPr>
      <w:r>
        <w:separator/>
      </w:r>
    </w:p>
  </w:endnote>
  <w:endnote w:type="continuationSeparator" w:id="0">
    <w:p w14:paraId="13E6FCA5" w14:textId="77777777" w:rsidR="00845AB7" w:rsidRDefault="00845A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2E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8D44F" w14:textId="77777777" w:rsidR="00845AB7" w:rsidRDefault="00845AB7" w:rsidP="00E71FC3">
      <w:pPr>
        <w:spacing w:after="0" w:line="240" w:lineRule="auto"/>
      </w:pPr>
      <w:r>
        <w:separator/>
      </w:r>
    </w:p>
  </w:footnote>
  <w:footnote w:type="continuationSeparator" w:id="0">
    <w:p w14:paraId="75FDEC06" w14:textId="77777777" w:rsidR="00845AB7" w:rsidRDefault="00845A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AB7"/>
    <w:rsid w:val="001A7C09"/>
    <w:rsid w:val="00577BD5"/>
    <w:rsid w:val="00656CBA"/>
    <w:rsid w:val="006A1F77"/>
    <w:rsid w:val="006F7E7F"/>
    <w:rsid w:val="00733BE7"/>
    <w:rsid w:val="00845AB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0AB18"/>
  <w15:chartTrackingRefBased/>
  <w15:docId w15:val="{9B9A6655-4D56-4818-9C51-D8E6EED0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2019-03-12T21:34:00Z</dcterms:created>
  <dcterms:modified xsi:type="dcterms:W3CDTF">2021-10-21T14:44:00Z</dcterms:modified>
</cp:coreProperties>
</file>